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01C223" w14:textId="3A3D9A98" w:rsidR="006B2F86" w:rsidRDefault="00336672" w:rsidP="00E71FC3">
      <w:pPr>
        <w:pStyle w:val="NoSpacing"/>
      </w:pPr>
      <w:r>
        <w:rPr>
          <w:u w:val="single"/>
        </w:rPr>
        <w:t>Richard HOLME</w:t>
      </w:r>
      <w:r>
        <w:t xml:space="preserve">    </w:t>
      </w:r>
      <w:proofErr w:type="gramStart"/>
      <w:r>
        <w:t xml:space="preserve">   (</w:t>
      </w:r>
      <w:proofErr w:type="gramEnd"/>
      <w:r>
        <w:t>d.1428)</w:t>
      </w:r>
    </w:p>
    <w:p w14:paraId="686088F1" w14:textId="37F18B0F" w:rsidR="00336672" w:rsidRDefault="00336672" w:rsidP="00E71FC3">
      <w:pPr>
        <w:pStyle w:val="NoSpacing"/>
      </w:pPr>
      <w:r>
        <w:t>of York. Notary.</w:t>
      </w:r>
    </w:p>
    <w:p w14:paraId="4870943E" w14:textId="21F3E78A" w:rsidR="00336672" w:rsidRDefault="00336672" w:rsidP="00E71FC3">
      <w:pPr>
        <w:pStyle w:val="NoSpacing"/>
      </w:pPr>
    </w:p>
    <w:p w14:paraId="25066AE2" w14:textId="023F1A1A" w:rsidR="00336672" w:rsidRDefault="00336672" w:rsidP="00E71FC3">
      <w:pPr>
        <w:pStyle w:val="NoSpacing"/>
      </w:pPr>
    </w:p>
    <w:p w14:paraId="49D8FB30" w14:textId="163B8DD2" w:rsidR="00336672" w:rsidRDefault="00336672" w:rsidP="00E71FC3">
      <w:pPr>
        <w:pStyle w:val="NoSpacing"/>
      </w:pPr>
      <w:r>
        <w:t>16 Mar.1428</w:t>
      </w:r>
      <w:r>
        <w:tab/>
        <w:t>Administration of his property and possessions was granted.</w:t>
      </w:r>
    </w:p>
    <w:p w14:paraId="05BC5E7A" w14:textId="50DD7663" w:rsidR="00336672" w:rsidRDefault="00336672" w:rsidP="00E71FC3">
      <w:pPr>
        <w:pStyle w:val="NoSpacing"/>
      </w:pPr>
      <w:r>
        <w:tab/>
      </w:r>
      <w:r>
        <w:tab/>
        <w:t>(W.Y.R. p.87)</w:t>
      </w:r>
    </w:p>
    <w:p w14:paraId="5B138376" w14:textId="16A73B5C" w:rsidR="00336672" w:rsidRDefault="00336672" w:rsidP="00E71FC3">
      <w:pPr>
        <w:pStyle w:val="NoSpacing"/>
      </w:pPr>
    </w:p>
    <w:p w14:paraId="289CE4B5" w14:textId="25FEB4A5" w:rsidR="00336672" w:rsidRDefault="00336672" w:rsidP="00E71FC3">
      <w:pPr>
        <w:pStyle w:val="NoSpacing"/>
      </w:pPr>
    </w:p>
    <w:p w14:paraId="3764DCF5" w14:textId="59896024" w:rsidR="00336672" w:rsidRPr="00336672" w:rsidRDefault="00336672" w:rsidP="00E71FC3">
      <w:pPr>
        <w:pStyle w:val="NoSpacing"/>
      </w:pPr>
      <w:r>
        <w:t>9 October 2018</w:t>
      </w:r>
      <w:bookmarkStart w:id="0" w:name="_GoBack"/>
      <w:bookmarkEnd w:id="0"/>
    </w:p>
    <w:sectPr w:rsidR="00336672" w:rsidRPr="0033667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D55184" w14:textId="77777777" w:rsidR="00336672" w:rsidRDefault="00336672" w:rsidP="00E71FC3">
      <w:pPr>
        <w:spacing w:after="0" w:line="240" w:lineRule="auto"/>
      </w:pPr>
      <w:r>
        <w:separator/>
      </w:r>
    </w:p>
  </w:endnote>
  <w:endnote w:type="continuationSeparator" w:id="0">
    <w:p w14:paraId="6B4180F0" w14:textId="77777777" w:rsidR="00336672" w:rsidRDefault="0033667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D960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341606" w14:textId="77777777" w:rsidR="00336672" w:rsidRDefault="00336672" w:rsidP="00E71FC3">
      <w:pPr>
        <w:spacing w:after="0" w:line="240" w:lineRule="auto"/>
      </w:pPr>
      <w:r>
        <w:separator/>
      </w:r>
    </w:p>
  </w:footnote>
  <w:footnote w:type="continuationSeparator" w:id="0">
    <w:p w14:paraId="66B04587" w14:textId="77777777" w:rsidR="00336672" w:rsidRDefault="0033667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672"/>
    <w:rsid w:val="001A7C09"/>
    <w:rsid w:val="0033667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6AA14E"/>
  <w15:chartTrackingRefBased/>
  <w15:docId w15:val="{EE416160-EC64-4CA5-96D3-9FF7622BD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2018-10-09T15:58:00Z</dcterms:created>
  <dcterms:modified xsi:type="dcterms:W3CDTF">2018-10-09T16:01:00Z</dcterms:modified>
</cp:coreProperties>
</file>